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22B" w:rsidRPr="00D2522B" w:rsidRDefault="00D2522B" w:rsidP="00D252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PAKET</w:t>
      </w: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(fl.1494)</w:t>
      </w:r>
    </w:p>
    <w:p w:rsidR="00D2522B" w:rsidRPr="00D2522B" w:rsidRDefault="00D2522B" w:rsidP="00D252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2522B" w:rsidRPr="00D2522B" w:rsidRDefault="00D2522B" w:rsidP="00D252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2522B" w:rsidRPr="00D2522B" w:rsidRDefault="00D2522B" w:rsidP="00D252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3 Feb.1494</w:t>
      </w: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the action taken against him and John Adames(q.v.)</w:t>
      </w:r>
    </w:p>
    <w:p w:rsidR="00D2522B" w:rsidRPr="00D2522B" w:rsidRDefault="00D2522B" w:rsidP="00D252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by Richard House(q.v.) over a messuage, 40 acres of land, 4 acres of </w:t>
      </w:r>
    </w:p>
    <w:p w:rsidR="00D2522B" w:rsidRPr="00D2522B" w:rsidRDefault="00D2522B" w:rsidP="00D2522B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meadow and 4 acres of pasture in Burford, Oxfordshire.</w:t>
      </w:r>
    </w:p>
    <w:p w:rsidR="00D2522B" w:rsidRDefault="00D2522B" w:rsidP="00D2522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D2522B" w:rsidRDefault="00D2522B" w:rsidP="00D2522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2522B" w:rsidRDefault="00D2522B" w:rsidP="00D2522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2522B" w:rsidRPr="00D2522B" w:rsidRDefault="00D2522B" w:rsidP="00D2522B">
      <w:pPr>
        <w:pStyle w:val="NoSpacing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  <w:r w:rsidRPr="00D252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31 December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22B" w:rsidRDefault="00D2522B" w:rsidP="00564E3C">
      <w:pPr>
        <w:spacing w:after="0" w:line="240" w:lineRule="auto"/>
      </w:pPr>
      <w:r>
        <w:separator/>
      </w:r>
    </w:p>
  </w:endnote>
  <w:endnote w:type="continuationSeparator" w:id="0">
    <w:p w:rsidR="00D2522B" w:rsidRDefault="00D252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2522B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22B" w:rsidRDefault="00D2522B" w:rsidP="00564E3C">
      <w:pPr>
        <w:spacing w:after="0" w:line="240" w:lineRule="auto"/>
      </w:pPr>
      <w:r>
        <w:separator/>
      </w:r>
    </w:p>
  </w:footnote>
  <w:footnote w:type="continuationSeparator" w:id="0">
    <w:p w:rsidR="00D2522B" w:rsidRDefault="00D252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2B"/>
    <w:rsid w:val="00372DC6"/>
    <w:rsid w:val="00564E3C"/>
    <w:rsid w:val="0064591D"/>
    <w:rsid w:val="00D252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4722E3-328A-4817-8D93-E2C0C1EE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25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2015-11-05T21:44:00Z</dcterms:created>
  <dcterms:modified xsi:type="dcterms:W3CDTF">2015-11-05T21:49:00Z</dcterms:modified>
</cp:coreProperties>
</file>